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Vii/66/15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Powiatu Brzeskiego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28 maja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rozkładu godzin pracy aptek ogólnodostępnych w 2015 r.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12 pkt 11 ustawy z dnia 5 czerwca 1998r.o samorządzie powiatowym (Dz.U.z 2013r., poz.595 z późn. zm.) oraz w związku z art.94 ust. 2 ustawy z dnia 6 września 2001 r. — Prawo farmaceutyczne (Dz. U. z 2008 r. Nr 45, poz. 271, z późn.zm.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), po zasięgnięciu opinii wójtów i burmistrzów gmin z terenu powiatu oraz samorządu aptekarskiego,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Ustala się rozkład godzin pracy aptek ogólnodostępnych na terenie powiatu brzeskiego w 2015 r.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ROZKŁAD godzin pracy aptek ogólnodostępnych na terenie powiatu brzeskiego w 2015 r.</w:t>
      </w:r>
      <w:r w:rsidRPr="00737F6A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352"/>
        <w:gridCol w:w="1470"/>
        <w:gridCol w:w="1421"/>
        <w:gridCol w:w="960"/>
        <w:gridCol w:w="923"/>
        <w:gridCol w:w="814"/>
        <w:gridCol w:w="1057"/>
        <w:gridCol w:w="875"/>
        <w:gridCol w:w="656"/>
        <w:gridCol w:w="74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Lp.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Nazwa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Adres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numer telefonu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czynna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pn. - pt.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czynna sobota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czynna niedziela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pełni dyżury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nie pełni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dyżurów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pog. pracy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Apteka 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ul. Trzech Kotwic 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77 416 52 37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Długa 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77 416 34 99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Na dobre i na złe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Piastowska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77 462 36 76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Arkadami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Chocimska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77 404 90 57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Złotą Wagą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Jagiełły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77 404 57 25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Południowa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Brzechwy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77 411 18 65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Millenium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ul.1 Maja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77 411 49 44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DGA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Łokietka 24a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77 404 50 66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 Jana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Słowackiego 31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77 416 21 03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Świerkiem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Piłsudskiego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77 470 00 00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Św.Andrzeja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Piastowska 17-19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77 404 30 28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 Andrzeja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Robotnicza 7-7a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77 400 05 93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Prima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ul.Powstańców Śl.12b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77 435 14 01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z Plusem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Trzech Kotwic 11o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534 229 229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Ofiar Katynia 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77 416 26 23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49-340 Lewin Brzeski,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Rynek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77 412 72 79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49-340 Lewin Brzeski,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ul.Kościuszki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77 412 74 12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608 615 001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Joanna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49-340 Lewin Brzeski,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Al.Wojska Polskiego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77 412 70 77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Srebrną Wagą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49-330 Łosiów,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ul.Główna 121A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77 412 50 25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49-345 Skorogoszcz,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pl.Wolności 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77 412 10 00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49-313 Lubsza,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Brzeska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77 411 85 05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pn.,wt., pt.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śr.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czw.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2. </w:t>
      </w:r>
      <w:r w:rsidRPr="00737F6A">
        <w:rPr>
          <w:b w:val="0"/>
          <w:i w:val="0"/>
          <w:caps w:val="0"/>
          <w:u w:val="none"/>
        </w:rPr>
        <w:t>Apteki z terenu miast Brzeg i Grodków pełnić będą dyżury w celu zapewnienia dostępności świadczeń w porze nocnej, niedziele, święta i inne dni wolne od pracy zgodnie z harmonogramami.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HARMONOGRAM dyżurów aptek ogólnodostępnych na terenie miasta Brzeg w 2015 r.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Dyżur w aptece rozpoczyna się w piątek o godz. 8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/>
          <w:i w:val="0"/>
          <w:caps w:val="0"/>
          <w:u w:val="none"/>
          <w:vertAlign w:val="superscript"/>
        </w:rPr>
        <w:t>00</w:t>
      </w:r>
      <w:r w:rsidRPr="00737F6A">
        <w:rPr>
          <w:b/>
          <w:i w:val="0"/>
          <w:caps w:val="0"/>
          <w:u w:val="none"/>
          <w:vertAlign w:val="superscript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t>i trwa do następnego piątku do godz. 8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/>
          <w:i w:val="0"/>
          <w:caps w:val="0"/>
          <w:u w:val="none"/>
          <w:vertAlign w:val="superscript"/>
        </w:rPr>
        <w:t>00</w:t>
      </w:r>
      <w:r w:rsidRPr="00737F6A">
        <w:rPr>
          <w:b/>
          <w:i w:val="0"/>
          <w:caps w:val="0"/>
          <w:u w:val="none"/>
          <w:vertAlign w:val="superscript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535"/>
        <w:gridCol w:w="1968"/>
        <w:gridCol w:w="3511"/>
        <w:gridCol w:w="1166"/>
        <w:gridCol w:w="209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L.p.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Nazwa apteki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Adres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Telefon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Okres dyżuru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Arkadami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Chocimska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77 404 90 57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26.12.2014 – 01.01.2015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Złotą Wagą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Jagiełły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77 404 57 25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02.01.2015 – 08.01.2015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z Plusem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Trzech Kotwic 11 o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534 229 229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09.01.2015 – 15.01.2015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Południowa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Brzechwy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77 411 18 65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16.01.2015 – 22.01.2015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Łokietka 24a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77 404 50 66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23.01.2015 – 24.01.2015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25.01.2015  do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25.01.2015 od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25.01.2015 od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26.01.2015 - 29.01.2015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Św.Andrzeja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Robotnicza 7-7a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77 400 05 93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30.01.2015 – 05.02.2015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ul.Ofiar Katynia 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77 416 26 23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06.02.2015 – 12.02.2015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Na dobre i na złe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Piastowska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77 462 36 76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13.02.2015 – 19.02.2015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 Jana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Słowackiego 31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77 416 21 03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20.02.2015 – 26.02.2015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77 416 34 99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27.02.2015 – 05.03.2015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Ogólnodostepna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ul.Trzech Kotwic 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77 416 52 37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06.03.2015 – 12.03.2015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Łokietka 24a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77 404 50 66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13.03.2015 – 14.03.2015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15.03.2015 do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15.03.2015 od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15.03.2015  od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16.03.2015 - 19.03.2015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Św.Andrzeja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Piastowska 17 - 19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77 404 30 28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20.03.2015 – 26.03.2015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Millenium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1 Maja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77 411 49 44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27.03.2015 – 02.04.2015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Prima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Powstańców Śląskich 12b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77 435 14 01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03.04.2015 – 09.04.2015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Świerkiem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Piłsudskiego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77 470 44 44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10.04.2015 – 16.04.2015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Arkadami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Chocimska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77 404 90 57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17.04.2015 – 23.04.2015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z Plusem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Trzech Kotwic 11 o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534 229 229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24.04.2015 – 30.04.2015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Poludniowa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Brzeg,ul. Brzechwy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77 411 18 65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01.05.2015 - 07.05.2015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Łokietka 24a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77 404 50 66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08.05.201 5 – 09.05.2015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10.05.2015  do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10.05.2015 od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10.05.2015 od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11.05.2015 - 14.05.2015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 Andrzeja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Piastowska 17-19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77 404 30 28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15.05.2015 – 21.05.2015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Złotą Wagą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ul.Jagiełły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77 404 57 25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22.05.2015 – 28.05.2015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77 416 34 99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29.05.2015 – 04.06.2015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Ofiar Katynia 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77 416 26 23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05.06.2015 – 11.06.2015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Na dobre i na złe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Piastowska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77 462 36 76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12.06.2015 – 18.06.2015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 Jana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Słowackiego 31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77 416 21 03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19.06.2015 – 25.06.2015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ul.Trzech Kotwic 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77 416 52 37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26.06.2015 – 02.07.2015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4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03.07.2015 – 09.07.2015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Prima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Powstańców Śląskich 12 b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77 435 14 01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10.07.2015 – 16.07.2015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Millennium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1 Maja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77 411 49 44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17.07.2015 – 23.07.2015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 Andrzeja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Robotnicza 7-7a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77 400 05 93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24.07.2015 – 30.07.2015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Świerkiem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Piłsudskiego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77 470 00 00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31.07.2015 – 06.08.2015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z Plusem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Trzech Kotwic 11 o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534 229 229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07.08.2015 – 13.08.2015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Arkadami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Chocimska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77 404 90 57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14.08.2015 – 20.08.2015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Południowa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ul.Brzechwy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77 411 18 65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21.08.2015 – 27.08.2015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28.08.2015 – 03.09.2015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 Andrzeja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Piastowska 17-19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77 404 30 28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04.09.2015 – 10.09.2015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Ofiar Katynia 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77 416 26 23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11.09.2015 – 17.09.2015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Trzecg Kotwic 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77 416 52 37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18.09.2015 – 24.09.2015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 Jana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Słowackiego 31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77 416 21 03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25.09.2015 – 01.10.2015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77 416 34 99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02.10.2015 – 08.10.2015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Na dobre i na złe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Piastowska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77 462 36 76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09.10.2015 – 15.10.2015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16.10.2015 – 22.10.2015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 Andrzeja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Piastowska 17 - 19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77 404 30 28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23.10.2015 – 29.10.2015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Arkadami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Chocimska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77 404 90 57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30.10.2015 – 05.11.2015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Złotą Wagą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Jagiełły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77 404 57 25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06.11.2015 – 12.11.2015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Millennium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1 Maja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77 411 49 44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13.11.2015 – 19.11.2015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Prima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Powstańców Śląskich 12 b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77 435 14 01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20.11.2015 – 26.11.2015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Świerkiem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Piłsudskiego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77 470 00 00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27.11.2015 - 03.12.2015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 Jana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Słowackiego 31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77 416 21 03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04.12.2015 - 10.12.2015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11.12.2015 –17.12.2015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 Andrzeja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Robotnicza 7-7a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77 400 05 93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18.12.2015 – 24.12.2015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z Plusem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Trzech Kotwic 11 o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534 229 229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25.12.2015 – 31.12.2015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  <w:vertAlign w:val="baseline"/>
        </w:rPr>
      </w:pPr>
    </w:p>
    <w:p w:rsidR="00261A16" w:rsidRPr="00737F6A">
      <w:pPr>
        <w:pStyle w:val="TYTDZPRZEDMprzedmiotregulacjitytuulubdziau"/>
        <w:spacing w:before="0" w:after="0"/>
        <w:rPr>
          <w:b w:val="0"/>
          <w:i w:val="0"/>
          <w:caps w:val="0"/>
          <w:u w:val="none"/>
          <w:vertAlign w:val="baseline"/>
        </w:rPr>
      </w:pPr>
      <w:r w:rsidRPr="00737F6A">
        <w:rPr>
          <w:b w:val="0"/>
          <w:i w:val="0"/>
          <w:caps w:val="0"/>
          <w:u w:val="none"/>
          <w:vertAlign w:val="baseline"/>
        </w:rPr>
        <w:t>HARMONOGRAM dyżurów aptekogólnodostępnych na terenie miasta Grodków w 201 5 r.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br/>
      </w:r>
      <w:r w:rsidRPr="00737F6A">
        <w:rPr>
          <w:b w:val="0"/>
          <w:i w:val="0"/>
          <w:caps w:val="0"/>
          <w:u w:val="none"/>
          <w:vertAlign w:val="baseline"/>
        </w:rPr>
        <w:t>Dyżur w aptece trwa: w dni powszednie od 19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/>
          <w:i w:val="0"/>
          <w:caps w:val="0"/>
          <w:u w:val="none"/>
          <w:vertAlign w:val="superscript"/>
        </w:rPr>
        <w:t>00</w:t>
      </w:r>
      <w:r w:rsidRPr="00737F6A">
        <w:rPr>
          <w:b/>
          <w:i w:val="0"/>
          <w:caps w:val="0"/>
          <w:u w:val="none"/>
          <w:vertAlign w:val="superscript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t>-8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/>
          <w:i w:val="0"/>
          <w:caps w:val="0"/>
          <w:u w:val="none"/>
          <w:vertAlign w:val="superscript"/>
        </w:rPr>
        <w:t>00</w:t>
      </w:r>
      <w:r w:rsidRPr="00737F6A">
        <w:rPr>
          <w:b/>
          <w:i w:val="0"/>
          <w:caps w:val="0"/>
          <w:u w:val="none"/>
          <w:vertAlign w:val="superscript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t>następnego dnia,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br/>
      </w:r>
      <w:r w:rsidRPr="00737F6A">
        <w:rPr>
          <w:b w:val="0"/>
          <w:i w:val="0"/>
          <w:caps w:val="0"/>
          <w:u w:val="none"/>
          <w:vertAlign w:val="baseline"/>
        </w:rPr>
        <w:t>w soboty od 15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/>
          <w:i w:val="0"/>
          <w:caps w:val="0"/>
          <w:u w:val="none"/>
          <w:vertAlign w:val="superscript"/>
        </w:rPr>
        <w:t>00</w:t>
      </w:r>
      <w:r w:rsidRPr="00737F6A">
        <w:rPr>
          <w:b/>
          <w:i w:val="0"/>
          <w:caps w:val="0"/>
          <w:u w:val="none"/>
          <w:vertAlign w:val="superscript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t>-10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/>
          <w:i w:val="0"/>
          <w:caps w:val="0"/>
          <w:u w:val="none"/>
          <w:vertAlign w:val="superscript"/>
        </w:rPr>
        <w:t>00</w:t>
      </w:r>
      <w:r w:rsidRPr="00737F6A">
        <w:rPr>
          <w:b/>
          <w:i w:val="0"/>
          <w:caps w:val="0"/>
          <w:u w:val="none"/>
          <w:vertAlign w:val="superscript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t>następnego dnia,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br/>
      </w:r>
      <w:r w:rsidRPr="00737F6A">
        <w:rPr>
          <w:b w:val="0"/>
          <w:i w:val="0"/>
          <w:caps w:val="0"/>
          <w:u w:val="none"/>
          <w:vertAlign w:val="baseline"/>
        </w:rPr>
        <w:t>w niedziele od 10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/>
          <w:i w:val="0"/>
          <w:caps w:val="0"/>
          <w:u w:val="none"/>
          <w:vertAlign w:val="superscript"/>
        </w:rPr>
        <w:t>00</w:t>
      </w:r>
      <w:r w:rsidRPr="00737F6A">
        <w:rPr>
          <w:b/>
          <w:i w:val="0"/>
          <w:caps w:val="0"/>
          <w:u w:val="none"/>
          <w:vertAlign w:val="superscript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t>-8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/>
          <w:i w:val="0"/>
          <w:caps w:val="0"/>
          <w:u w:val="none"/>
          <w:vertAlign w:val="superscript"/>
        </w:rPr>
        <w:t>00</w:t>
      </w:r>
      <w:r w:rsidRPr="00737F6A">
        <w:rPr>
          <w:b/>
          <w:i w:val="0"/>
          <w:caps w:val="0"/>
          <w:u w:val="none"/>
          <w:vertAlign w:val="superscript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t>następnego dnia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547"/>
        <w:gridCol w:w="1980"/>
        <w:gridCol w:w="3475"/>
        <w:gridCol w:w="1215"/>
        <w:gridCol w:w="205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Lp.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Nazwa apteki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Adres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Telefon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Okres dyżuru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49-200Grodków , ul.Warszawska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31.01.2015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31.03.2015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30.04.2015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31.05.2015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30.06.2015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31.07.2015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31.08.2015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1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30.09.2015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297..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31.10.2015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20.112015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30.11.2015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77 415 30 88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77 416 20 46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31.12.2015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  <w:vertAlign w:val="baseline"/>
        </w:rPr>
      </w:pP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  <w:vertAlign w:val="baseline"/>
        </w:rPr>
      </w:pPr>
      <w:r w:rsidRPr="00737F6A">
        <w:rPr>
          <w:b w:val="0"/>
          <w:i w:val="0"/>
          <w:caps w:val="0"/>
          <w:u w:val="none"/>
          <w:vertAlign w:val="baseline"/>
        </w:rPr>
        <w:t>§ 3. </w:t>
      </w:r>
      <w:r w:rsidRPr="00737F6A">
        <w:rPr>
          <w:b w:val="0"/>
          <w:i w:val="0"/>
          <w:caps w:val="0"/>
          <w:u w:val="none"/>
          <w:vertAlign w:val="baseline"/>
        </w:rPr>
        <w:t>Traci moc uchwała Nr XLIV/313/14 Rady Powiatu Brzeskiego z dnia 23 października 2014r (Dz. Urz. Woj.Op. poz. 2321).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  <w:vertAlign w:val="baseline"/>
        </w:rPr>
      </w:pPr>
      <w:r w:rsidRPr="00737F6A">
        <w:rPr>
          <w:b w:val="0"/>
          <w:i w:val="0"/>
          <w:caps w:val="0"/>
          <w:u w:val="none"/>
          <w:vertAlign w:val="baseline"/>
        </w:rPr>
        <w:t>§ 4. </w:t>
      </w:r>
      <w:r w:rsidRPr="00737F6A">
        <w:rPr>
          <w:b w:val="0"/>
          <w:i w:val="0"/>
          <w:caps w:val="0"/>
          <w:u w:val="none"/>
          <w:vertAlign w:val="baseline"/>
        </w:rPr>
        <w:t>Uchwała wchodzi w życie po upływie 14 dni od ogłoszenia w Dzienniku Urzędowym Województwa Opolskiego.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2535"/>
        <w:gridCol w:w="253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pStyle w:val="ARTartustawynprozporzdzenia"/>
              <w:spacing w:before="0" w:after="0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u w:val="none"/>
                <w:vertAlign w:val="baseline"/>
              </w:rPr>
              <w:t>Przewodniczący Rady</w:t>
            </w:r>
            <w:r w:rsidRPr="00737F6A">
              <w:rPr>
                <w:b w:val="0"/>
                <w:i w:val="0"/>
                <w:caps w:val="0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  <w:vertAlign w:val="baseline"/>
              </w:rPr>
              <w:t>S. Kowalczyk</w:t>
            </w:r>
          </w:p>
        </w:tc>
      </w:tr>
    </w:tbl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  <w:vertAlign w:val="baseline"/>
        </w:rPr>
      </w:pPr>
    </w:p>
    <w:sectPr w:rsidSect="001A7F15">
      <w:headerReference w:type="default" r:id="rId7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2008 r. Nr 227, poz. 1505, Nr 234, poz. 1570, z 2009 r. Nr 18, poz.97, Nr 31, poz. 206, Nr 92, poz. 753, Nr 95, poz. 788, Nr 98, poz. 817 z 2010 r. Nr 78, poz. 513, Nr 107, poz.679, z 2011r. Nr 63, poz.322, Nr 82, poz.451, Nr 106, poz.622, Nr 112, poz.654, Nr 113, poz.657 i Nr 122, poz.696 oraz z 2012 r. poz. 1342 i 1544.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